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FB60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ELYOT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412687F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13F82B6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867143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B3D575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3A10B33C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2DB8D472" w14:textId="77777777" w:rsidR="00167F5B" w:rsidRDefault="00167F5B" w:rsidP="00167F5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6BAF67A" w14:textId="77777777" w:rsidR="00167F5B" w:rsidRDefault="00167F5B" w:rsidP="00167F5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D8E70B9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875136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433C97" w14:textId="77777777" w:rsidR="00167F5B" w:rsidRDefault="00167F5B" w:rsidP="00167F5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December 2022</w:t>
      </w:r>
    </w:p>
    <w:p w14:paraId="3239E6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1709" w14:textId="77777777" w:rsidR="00167F5B" w:rsidRDefault="00167F5B" w:rsidP="009139A6">
      <w:r>
        <w:separator/>
      </w:r>
    </w:p>
  </w:endnote>
  <w:endnote w:type="continuationSeparator" w:id="0">
    <w:p w14:paraId="23299183" w14:textId="77777777" w:rsidR="00167F5B" w:rsidRDefault="00167F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DC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2D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82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A0D7" w14:textId="77777777" w:rsidR="00167F5B" w:rsidRDefault="00167F5B" w:rsidP="009139A6">
      <w:r>
        <w:separator/>
      </w:r>
    </w:p>
  </w:footnote>
  <w:footnote w:type="continuationSeparator" w:id="0">
    <w:p w14:paraId="4F67A072" w14:textId="77777777" w:rsidR="00167F5B" w:rsidRDefault="00167F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8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41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C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5B"/>
    <w:rsid w:val="000666E0"/>
    <w:rsid w:val="00167F5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4C9CA"/>
  <w15:chartTrackingRefBased/>
  <w15:docId w15:val="{EAAF820B-EEA0-4007-81F8-76F3CBB8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2023-01-03T21:17:00Z</dcterms:created>
  <dcterms:modified xsi:type="dcterms:W3CDTF">2023-01-03T21:17:00Z</dcterms:modified>
</cp:coreProperties>
</file>